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813F0" w14:textId="77777777" w:rsidR="00224554" w:rsidRDefault="00224554" w:rsidP="002245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TRYPPE</w:t>
      </w:r>
      <w:r>
        <w:rPr>
          <w:rFonts w:cs="Times New Roman"/>
          <w:szCs w:val="24"/>
        </w:rPr>
        <w:t xml:space="preserve">        (fl.1483)</w:t>
      </w:r>
    </w:p>
    <w:p w14:paraId="5E619795" w14:textId="3C9919A7" w:rsidR="00224554" w:rsidRDefault="00224554" w:rsidP="002245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Earls Col</w:t>
      </w:r>
      <w:r w:rsidR="00632D29">
        <w:rPr>
          <w:rFonts w:cs="Times New Roman"/>
          <w:szCs w:val="24"/>
        </w:rPr>
        <w:t>n</w:t>
      </w:r>
      <w:r>
        <w:rPr>
          <w:rFonts w:cs="Times New Roman"/>
          <w:szCs w:val="24"/>
        </w:rPr>
        <w:t>e, Essex. Nail maker.</w:t>
      </w:r>
    </w:p>
    <w:p w14:paraId="61010E36" w14:textId="77777777" w:rsidR="00224554" w:rsidRDefault="00224554" w:rsidP="00224554">
      <w:pPr>
        <w:pStyle w:val="NoSpacing"/>
        <w:rPr>
          <w:rFonts w:cs="Times New Roman"/>
          <w:szCs w:val="24"/>
        </w:rPr>
      </w:pPr>
    </w:p>
    <w:p w14:paraId="008B1AB8" w14:textId="77777777" w:rsidR="00224554" w:rsidRDefault="00224554" w:rsidP="00224554">
      <w:pPr>
        <w:pStyle w:val="NoSpacing"/>
        <w:rPr>
          <w:rFonts w:cs="Times New Roman"/>
          <w:szCs w:val="24"/>
        </w:rPr>
      </w:pPr>
    </w:p>
    <w:p w14:paraId="738CA3F0" w14:textId="77777777" w:rsidR="00224554" w:rsidRDefault="00224554" w:rsidP="002245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Robert Ryce(q.v.) brought a plaint of debt against him and three others.</w:t>
      </w:r>
    </w:p>
    <w:p w14:paraId="757A16A3" w14:textId="77777777" w:rsidR="00224554" w:rsidRDefault="00224554" w:rsidP="002245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67C35888" w14:textId="77777777" w:rsidR="00224554" w:rsidRDefault="00224554" w:rsidP="00224554">
      <w:pPr>
        <w:pStyle w:val="NoSpacing"/>
        <w:rPr>
          <w:rFonts w:cs="Times New Roman"/>
          <w:szCs w:val="24"/>
        </w:rPr>
      </w:pPr>
    </w:p>
    <w:p w14:paraId="4C285A35" w14:textId="77777777" w:rsidR="00224554" w:rsidRDefault="00224554" w:rsidP="00224554">
      <w:pPr>
        <w:pStyle w:val="NoSpacing"/>
        <w:rPr>
          <w:rFonts w:cs="Times New Roman"/>
          <w:szCs w:val="24"/>
        </w:rPr>
      </w:pPr>
    </w:p>
    <w:p w14:paraId="4319864F" w14:textId="77777777" w:rsidR="00224554" w:rsidRDefault="00224554" w:rsidP="002245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February 2024</w:t>
      </w:r>
    </w:p>
    <w:p w14:paraId="1AD374E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527E6" w14:textId="77777777" w:rsidR="00224554" w:rsidRDefault="00224554" w:rsidP="009139A6">
      <w:r>
        <w:separator/>
      </w:r>
    </w:p>
  </w:endnote>
  <w:endnote w:type="continuationSeparator" w:id="0">
    <w:p w14:paraId="781B27CA" w14:textId="77777777" w:rsidR="00224554" w:rsidRDefault="002245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8BB7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C8C7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397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92211" w14:textId="77777777" w:rsidR="00224554" w:rsidRDefault="00224554" w:rsidP="009139A6">
      <w:r>
        <w:separator/>
      </w:r>
    </w:p>
  </w:footnote>
  <w:footnote w:type="continuationSeparator" w:id="0">
    <w:p w14:paraId="1F14E4B8" w14:textId="77777777" w:rsidR="00224554" w:rsidRDefault="002245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918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35C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2BD0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554"/>
    <w:rsid w:val="000666E0"/>
    <w:rsid w:val="00224554"/>
    <w:rsid w:val="002510B7"/>
    <w:rsid w:val="00270799"/>
    <w:rsid w:val="005C130B"/>
    <w:rsid w:val="00632D29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A725A"/>
  <w15:chartTrackingRefBased/>
  <w15:docId w15:val="{08AE583F-F3DA-4BCE-BDC7-F2D3E9F36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245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2024-03-19T21:11:00Z</dcterms:created>
  <dcterms:modified xsi:type="dcterms:W3CDTF">2024-03-19T21:14:00Z</dcterms:modified>
</cp:coreProperties>
</file>